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1973f2" w14:textId="21973f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BD4AF7">
        <w:rPr>
          <w:color w:val="FF0000"/>
        </w:rPr>
        <w:t>72</w:t>
      </w:r>
      <w:r w:rsidRPr="000B30FA" w:rsidR="00AE1F41">
        <w:t>. St-</w:t>
      </w:r>
      <w:r w:rsidR="00BD4AF7">
        <w:t>150/2022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BD4AF7">
        <w:t>72</w:t>
      </w:r>
      <w:r w:rsidRPr="000B30FA" w:rsidR="00884690">
        <w:t>. St</w:t>
      </w:r>
      <w:r w:rsidRPr="000B30FA" w:rsidR="00B13065">
        <w:t>-</w:t>
      </w:r>
      <w:r w:rsidR="00BD4AF7">
        <w:t>150/2022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D42B7D" w:rsidP="00BD4AF7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D42B7D" w:rsidP="00BD4AF7" w:rsidRDefault="00BD4AF7">
      <w:pPr>
        <w:tabs>
          <w:tab w:val="left" w:pos="709"/>
        </w:tabs>
        <w:ind w:left="1416" w:hanging="707"/>
        <w:jc w:val="both"/>
      </w:pPr>
      <w:r>
        <w:t>HAPPY KLIK KLAK jednostavno društvo s ograni</w:t>
      </w:r>
      <w:r w:rsidR="00D42B7D">
        <w:t>čenom odgovornošću za trgovinu</w:t>
      </w:r>
    </w:p>
    <w:p w:rsidRPr="000B30FA" w:rsidR="00B3614A" w:rsidP="00BD4AF7" w:rsidRDefault="00BD4AF7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>
        <w:t>i usluge, OIB: 44089194554, Lazina 18,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0BA2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4AF7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B7D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4AF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D4AF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4AF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4AF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4AF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A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4A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4AF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4A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4A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St-150/2022-3</izvorni_sadrzaj>
    <derivirana_varijabla naziv="DomainObject.Oznaka_1">St-150/2022-3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siječnja 2022.</izvorni_sadrzaj>
    <derivirana_varijabla naziv="DomainObject.Predmet.DatumIzradeOptuznogAkta_1">18. siječnja 2022.</derivirana_varijabla>
  </DomainObject.Predmet.DatumIzradeOptuznogAkta>
  <DomainObject.Predmet.DatumIzradeOptuznogAktaFormated>
    <izvorni_sadrzaj>18.1.2022.</izvorni_sadrzaj>
    <derivirana_varijabla naziv="DomainObject.Predmet.DatumIzradeOptuznogAktaFormated_1">18.1.2022.</derivirana_varijabla>
  </DomainObject.Predmet.DatumIzradeOptuznogAktaFormated>
  <DomainObject.Predmet.DatumOsnivanja>
    <izvorni_sadrzaj>18. siječnja 2022.</izvorni_sadrzaj>
    <derivirana_varijabla naziv="DomainObject.Predmet.DatumOsnivanja_1">18.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siječnja 2022.</izvorni_sadrzaj>
    <derivirana_varijabla naziv="DomainObject.Predmet.DatumPrimitkaOptuznogAkta_1">18.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St-150/2022</izvorni_sadrzaj>
    <derivirana_varijabla naziv="DomainObject.Predmet.OznakaBroj_1">St-150/2022</derivirana_varijabla>
  </DomainObject.Predmet.OznakaBroj>
  <DomainObject.Predmet.OznakaBrojOptuznogAkta>
    <izvorni_sadrzaj>04-06-22-223</izvorni_sadrzaj>
    <derivirana_varijabla naziv="DomainObject.Predmet.OznakaBrojOptuznogAkta_1">04-06-22-223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KLIK KLAK jednostavno društvo s ograničenom odgovornošću za trgovinu i usluge</izvorni_sadrzaj>
    <derivirana_varijabla naziv="DomainObject.Predmet.ProtustrankaFormated_1">  HAPPY KLIK KLAK jednostavno društvo s ograničenom odgovornošću za trgovinu i usluge</derivirana_varijabla>
  </DomainObject.Predmet.ProtustrankaFormated>
  <DomainObject.Predmet.ProtustrankaFormatedOIB>
    <izvorni_sadrzaj>  HAPPY KLIK KLAK jednostavno društvo s ograničenom odgovornošću za trgovinu i usluge, OIB 44089194554</izvorni_sadrzaj>
    <derivirana_varijabla naziv="DomainObject.Predmet.ProtustrankaFormatedOIB_1">  HAPPY KLIK KLAK jednostavno društvo s ograničenom odgovornošću za trgovinu i usluge, OIB 44089194554</derivirana_varijabla>
  </DomainObject.Predmet.ProtustrankaFormatedOIB>
  <DomainObject.Predmet.ProtustrankaFormatedWithAdress>
    <izvorni_sadrzaj> HAPPY KLIK KLAK jednostavno društvo s ograničenom odgovornošću za trgovinu i usluge, Lazina 18, 10000 Zagreb</izvorni_sadrzaj>
    <derivirana_varijabla naziv="DomainObject.Predmet.ProtustrankaFormatedWithAdress_1"> HAPPY KLIK KLAK jednostavno društvo s ograničenom odgovornošću za trgovinu i usluge, Lazina 18, 10000 Zagreb</derivirana_varijabla>
  </DomainObject.Predmet.ProtustrankaFormatedWithAdress>
  <DomainObject.Predmet.ProtustrankaFormatedWithAdressOIB>
    <izvorni_sadrzaj> HAPPY KLIK KLAK jednostavno društvo s ograničenom odgovornošću za trgovinu i usluge, OIB 44089194554, Lazina 18, 10000 Zagreb</izvorni_sadrzaj>
    <derivirana_varijabla naziv="DomainObject.Predmet.ProtustrankaFormatedWithAdressOIB_1"> HAPPY KLIK KLAK jednostavno društvo s ograničenom odgovornošću za trgovinu i usluge, OIB 44089194554, Lazina 18, 10000 Zagreb</derivirana_varijabla>
  </DomainObject.Predmet.ProtustrankaFormatedWithAdressOIB>
  <DomainObject.Predmet.ProtustrankaWithAdress>
    <izvorni_sadrzaj>HAPPY KLIK KLAK jednostavno društvo s ograničenom odgovornošću za trgovinu i usluge Lazina 18, 10000 Zagreb</izvorni_sadrzaj>
    <derivirana_varijabla naziv="DomainObject.Predmet.ProtustrankaWithAdress_1">HAPPY KLIK KLAK jednostavno društvo s ograničenom odgovornošću za trgovinu i usluge Lazina 18, 10000 Zagreb</derivirana_varijabla>
  </DomainObject.Predmet.ProtustrankaWithAdress>
  <DomainObject.Predmet.ProtustrankaWithAdressOIB>
    <izvorni_sadrzaj>HAPPY KLIK KLAK jednostavno društvo s ograničenom odgovornošću za trgovinu i usluge, OIB 44089194554, Lazina 18, 10000 Zagreb</izvorni_sadrzaj>
    <derivirana_varijabla naziv="DomainObject.Predmet.ProtustrankaWithAdressOIB_1">HAPPY KLIK KLAK jednostavno društvo s ograničenom odgovornošću za trgovinu i usluge, OIB 44089194554, Lazina 18, 10000 Zagreb</derivirana_varijabla>
  </DomainObject.Predmet.ProtustrankaWithAdressOIB>
  <DomainObject.Predmet.ProtustrankaNazivFormated>
    <izvorni_sadrzaj>HAPPY KLIK KLAK jednostavno društvo s ograničenom odgovornošću za trgovinu i usluge</izvorni_sadrzaj>
    <derivirana_varijabla naziv="DomainObject.Predmet.ProtustrankaNazivFormated_1">HAPPY KLIK KLAK jednostavno društvo s ograničenom odgovornošću za trgovinu i usluge</derivirana_varijabla>
  </DomainObject.Predmet.ProtustrankaNazivFormated>
  <DomainObject.Predmet.ProtustrankaNazivFormatedOIB>
    <izvorni_sadrzaj>HAPPY KLIK KLAK jednostavno društvo s ograničenom odgovornošću za trgovinu i usluge, OIB 44089194554</izvorni_sadrzaj>
    <derivirana_varijabla naziv="DomainObject.Predmet.ProtustrankaNazivFormatedOIB_1">HAPPY KLIK KLAK jednostavno društvo s ograničenom odgovornošću za trgovinu i usluge, OIB 44089194554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HAPPY KLIK KLAK jednostavno društvo s ograničenom odgovornošću za trgovinu i usluge</item>
    </izvorni_sadrzaj>
    <derivirana_varijabla naziv="DomainObject.Predmet.ProtuStrankaListFormated_1">
      <item>HAPPY KLIK KLAK jednostavno društvo s ograničenom odgovornošću za trgovinu i usluge</item>
    </derivirana_varijabla>
  </DomainObject.Predmet.ProtuStrankaListFormated>
  <DomainObject.Predmet.ProtuStrankaListFormatedOIB>
    <izvorni_sadrzaj>
      <item>HAPPY KLIK KLAK jednostavno društvo s ograničenom odgovornošću za trgovinu i usluge, OIB 44089194554</item>
    </izvorni_sadrzaj>
    <derivirana_varijabla naziv="DomainObject.Predmet.ProtuStrankaListFormatedOIB_1">
      <item>HAPPY KLIK KLAK jednostavno društvo s ograničenom odgovornošću za trgovinu i usluge, OIB 44089194554</item>
    </derivirana_varijabla>
  </DomainObject.Predmet.ProtuStrankaListFormatedOIB>
  <DomainObject.Predmet.ProtuStrankaListFormatedWithAdress>
    <izvorni_sadrzaj>
      <item>HAPPY KLIK KLAK jednostavno društvo s ograničenom odgovornošću za trgovinu i usluge, Lazina 18, 10000 Zagreb</item>
    </izvorni_sadrzaj>
    <derivirana_varijabla naziv="DomainObject.Predmet.ProtuStrankaListFormatedWithAdress_1">
      <item>HAPPY KLIK KLAK jednostavno društvo s ograničenom odgovornošću za trgovinu i usluge, Lazina 18, 10000 Zagreb</item>
    </derivirana_varijabla>
  </DomainObject.Predmet.ProtuStrankaListFormatedWithAdress>
  <DomainObject.Predmet.ProtuStrankaListFormatedWithAdressOIB>
    <izvorni_sadrzaj>
      <item>HAPPY KLIK KLAK jednostavno društvo s ograničenom odgovornošću za trgovinu i usluge, OIB 44089194554, Lazina 18, 10000 Zagreb</item>
    </izvorni_sadrzaj>
    <derivirana_varijabla naziv="DomainObject.Predmet.ProtuStrankaListFormatedWithAdressOIB_1">
      <item>HAPPY KLIK KLAK jednostavno društvo s ograničenom odgovornošću za trgovinu i usluge, OIB 44089194554, Lazina 18, 10000 Zagreb</item>
    </derivirana_varijabla>
  </DomainObject.Predmet.ProtuStrankaListFormatedWithAdressOIB>
  <DomainObject.Predmet.ProtuStrankaListNazivFormated>
    <izvorni_sadrzaj>
      <item>HAPPY KLIK KLAK jednostavno društvo s ograničenom odgovornošću za trgovinu i usluge</item>
    </izvorni_sadrzaj>
    <derivirana_varijabla naziv="DomainObject.Predmet.ProtuStrankaListNazivFormated_1">
      <item>HAPPY KLIK KLAK jednostavno društvo s ograničenom odgovornošću za trgovinu i usluge</item>
    </derivirana_varijabla>
  </DomainObject.Predmet.ProtuStrankaListNazivFormated>
  <DomainObject.Predmet.ProtuStrankaListNazivFormatedOIB>
    <izvorni_sadrzaj>
      <item>HAPPY KLIK KLAK jednostavno društvo s ograničenom odgovornošću za trgovinu i usluge, OIB 44089194554</item>
    </izvorni_sadrzaj>
    <derivirana_varijabla naziv="DomainObject.Predmet.ProtuStrankaListNazivFormatedOIB_1">
      <item>HAPPY KLIK KLAK jednostavno društvo s ograničenom odgovornošću za trgovinu i usluge, OIB 44089194554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St-150/2022-3</izvorni_sadrzaj>
    <derivirana_varijabla naziv="DomainObject.PoslovniBrojDokumenta_1">St-150/2022-3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HAPPY KLIK KLAK jednostavno društvo s ograničenom odgovornošću za trgovinu i usluge</izvorni_sadrzaj>
    <derivirana_varijabla naziv="DomainObject.Predmet.ProtustrankaIDrugi_1">HAPPY KLIK KLAK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HAPPY KLIK KLAK jednostavno društvo s ograničenom odgovornošću za trgovinu i usluge, OIB 44089194554, Lazina 18, 10000 Zagreb</izvorni_sadrzaj>
    <derivirana_varijabla naziv="DomainObject.Predmet.ProtustrankaIDrugiAdressOIB_1">HAPPY KLIK KLAK jednostavno društvo s ograničenom odgovornošću za trgovinu i usluge, OIB 44089194554, Lazina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HAPPY KLIK KLAK jednostavno društvo s ograničenom odgovornošću za trgovinu i usluge</item>
      <item>Financijska agencija</item>
    </izvorni_sadrzaj>
    <derivirana_varijabla naziv="DomainObject.Predmet.SudioniciListNaziv_1">
      <item>HAPPY KLIK KLAK jednostavno društvo s ograničenom odgovornošću za trgovinu i usluge</item>
      <item>Financijska agencija</item>
    </derivirana_varijabla>
  </DomainObject.Predmet.SudioniciListNaziv>
  <DomainObject.Predmet.SudioniciListAdressOIB>
    <izvorni_sadrzaj>
      <item>HAPPY KLIK KLAK jednostavno društvo s ograničenom odgovornošću za trgovinu i usluge, OIB 44089194554, Lazina 18,10000 Zagreb</item>
      <item>Financijska agencija, OIB 85821130368, TRG SVIBANJSKIH ŽRTAVA 1995. 1,10000 Zagreb</item>
    </izvorni_sadrzaj>
    <derivirana_varijabla naziv="DomainObject.Predmet.SudioniciListAdressOIB_1">
      <item>HAPPY KLIK KLAK jednostavno društvo s ograničenom odgovornošću za trgovinu i usluge, OIB 44089194554, Lazina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44089194554</item>
      <item>, OIB 85821130368</item>
    </izvorni_sadrzaj>
    <derivirana_varijabla naziv="DomainObject.Predmet.SudioniciListNazivOIB_1">
      <item>, OIB 44089194554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2022.</izvorni_sadrzaj>
    <derivirana_varijabla naziv="DomainObject.Predmet.DatumPocetkaProcesa_1">18.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147</properties:Words>
  <properties:Characters>872</properties:Characters>
  <properties:Lines>48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2022-09-03T05:46:00Z</cp:lastPrinted>
  <dcterms:modified xmlns:xsi="http://www.w3.org/2001/XMLSchema-instance" xsi:type="dcterms:W3CDTF">2022-09-03T05:46:00Z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St-150/2022-3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